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63" w:rsidRPr="00F36A63" w:rsidRDefault="00F36A63" w:rsidP="00F36A63"/>
    <w:p w:rsidR="00F36A63" w:rsidRPr="00F36A63" w:rsidRDefault="00F36A63" w:rsidP="00F36A63">
      <w:pPr>
        <w:rPr>
          <w:b/>
        </w:rPr>
      </w:pPr>
      <w:bookmarkStart w:id="0" w:name="_Toc418072840"/>
      <w:r>
        <w:rPr>
          <w:b/>
        </w:rPr>
        <w:t xml:space="preserve">Bijlage 1. </w:t>
      </w:r>
      <w:r>
        <w:rPr>
          <w:b/>
        </w:rPr>
        <w:tab/>
      </w:r>
      <w:r w:rsidRPr="00F36A63">
        <w:rPr>
          <w:b/>
        </w:rPr>
        <w:t>Invulformulier</w:t>
      </w:r>
      <w:bookmarkEnd w:id="0"/>
      <w:r>
        <w:rPr>
          <w:b/>
        </w:rPr>
        <w:t xml:space="preserve"> </w:t>
      </w:r>
      <w:r w:rsidR="00C56EC1">
        <w:rPr>
          <w:b/>
        </w:rPr>
        <w:t>m</w:t>
      </w:r>
      <w:r>
        <w:rPr>
          <w:b/>
        </w:rPr>
        <w:t>arktconsultatie Werkhaven Scheveningen</w:t>
      </w:r>
    </w:p>
    <w:p w:rsidR="00F36A63" w:rsidRPr="00F36A63" w:rsidRDefault="00F36A63" w:rsidP="00F36A63"/>
    <w:p w:rsidR="00F36A63" w:rsidRPr="00F36A63" w:rsidRDefault="00F36A63" w:rsidP="00F36A63">
      <w:r w:rsidRPr="00F36A63">
        <w:t>Het invulformulier wordt separaat als Word-document aan dit marktconsultatiedocument toegevoegd.</w:t>
      </w:r>
    </w:p>
    <w:p w:rsidR="00F36A63" w:rsidRPr="00F36A63" w:rsidRDefault="00F36A63" w:rsidP="00F36A63">
      <w:pPr>
        <w:rPr>
          <w:b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4961"/>
      </w:tblGrid>
      <w:tr w:rsidR="00F36A63" w:rsidRPr="00F36A63" w:rsidTr="00DF7EC8">
        <w:trPr>
          <w:cantSplit/>
          <w:trHeight w:val="400"/>
        </w:trPr>
        <w:tc>
          <w:tcPr>
            <w:tcW w:w="9072" w:type="dxa"/>
            <w:gridSpan w:val="2"/>
            <w:shd w:val="clear" w:color="auto" w:fill="FFFFFF"/>
            <w:vAlign w:val="center"/>
          </w:tcPr>
          <w:p w:rsidR="00F36A63" w:rsidRPr="00F36A63" w:rsidRDefault="00F36A63" w:rsidP="00F36A63">
            <w:pPr>
              <w:rPr>
                <w:b/>
              </w:rPr>
            </w:pPr>
            <w:r w:rsidRPr="00F36A63">
              <w:rPr>
                <w:b/>
              </w:rPr>
              <w:t>Bedrijfsgegevens</w:t>
            </w:r>
          </w:p>
        </w:tc>
      </w:tr>
      <w:tr w:rsidR="00F36A63" w:rsidRPr="00F36A63" w:rsidTr="00DF7EC8">
        <w:trPr>
          <w:trHeight w:val="400"/>
        </w:trPr>
        <w:tc>
          <w:tcPr>
            <w:tcW w:w="4111" w:type="dxa"/>
            <w:vAlign w:val="center"/>
          </w:tcPr>
          <w:p w:rsidR="00F36A63" w:rsidRPr="00F36A63" w:rsidRDefault="00F36A63" w:rsidP="00F36A63">
            <w:bookmarkStart w:id="1" w:name="_GoBack" w:colFirst="0" w:colLast="0"/>
            <w:r w:rsidRPr="00F36A63">
              <w:t xml:space="preserve">Officiële naam en rechtsvorm geïnteresseerde partij </w:t>
            </w:r>
          </w:p>
        </w:tc>
        <w:tc>
          <w:tcPr>
            <w:tcW w:w="4961" w:type="dxa"/>
            <w:vAlign w:val="center"/>
          </w:tcPr>
          <w:p w:rsidR="00F36A63" w:rsidRPr="00F36A63" w:rsidRDefault="00F36A63" w:rsidP="00F36A63"/>
        </w:tc>
      </w:tr>
      <w:tr w:rsidR="00F36A63" w:rsidRPr="00F36A63" w:rsidTr="00DF7EC8">
        <w:trPr>
          <w:trHeight w:val="400"/>
        </w:trPr>
        <w:tc>
          <w:tcPr>
            <w:tcW w:w="4111" w:type="dxa"/>
            <w:vAlign w:val="center"/>
          </w:tcPr>
          <w:p w:rsidR="00F36A63" w:rsidRPr="00F36A63" w:rsidRDefault="00F36A63" w:rsidP="00F36A63">
            <w:r w:rsidRPr="00F36A63">
              <w:t>Vestigingsadres</w:t>
            </w:r>
          </w:p>
        </w:tc>
        <w:tc>
          <w:tcPr>
            <w:tcW w:w="4961" w:type="dxa"/>
            <w:vAlign w:val="center"/>
          </w:tcPr>
          <w:p w:rsidR="00F36A63" w:rsidRPr="00F36A63" w:rsidRDefault="00F36A63" w:rsidP="00F36A63"/>
        </w:tc>
      </w:tr>
      <w:bookmarkEnd w:id="1"/>
      <w:tr w:rsidR="00F36A63" w:rsidRPr="00F36A63" w:rsidTr="00DF7EC8">
        <w:trPr>
          <w:trHeight w:val="400"/>
        </w:trPr>
        <w:tc>
          <w:tcPr>
            <w:tcW w:w="4111" w:type="dxa"/>
            <w:vAlign w:val="center"/>
          </w:tcPr>
          <w:p w:rsidR="00F36A63" w:rsidRPr="00F36A63" w:rsidRDefault="00F36A63" w:rsidP="00F36A63">
            <w:r w:rsidRPr="00F36A63">
              <w:t>Postcode en plaats</w:t>
            </w:r>
          </w:p>
        </w:tc>
        <w:tc>
          <w:tcPr>
            <w:tcW w:w="4961" w:type="dxa"/>
            <w:vAlign w:val="center"/>
          </w:tcPr>
          <w:p w:rsidR="00F36A63" w:rsidRPr="00F36A63" w:rsidRDefault="00F36A63" w:rsidP="00F36A63"/>
        </w:tc>
      </w:tr>
      <w:tr w:rsidR="00F36A63" w:rsidRPr="00F36A63" w:rsidTr="00DF7EC8">
        <w:trPr>
          <w:trHeight w:val="400"/>
        </w:trPr>
        <w:tc>
          <w:tcPr>
            <w:tcW w:w="4111" w:type="dxa"/>
            <w:vAlign w:val="center"/>
          </w:tcPr>
          <w:p w:rsidR="00F36A63" w:rsidRPr="00F36A63" w:rsidRDefault="00F36A63" w:rsidP="00F36A63">
            <w:r w:rsidRPr="00F36A63">
              <w:t>Postadres</w:t>
            </w:r>
          </w:p>
        </w:tc>
        <w:tc>
          <w:tcPr>
            <w:tcW w:w="4961" w:type="dxa"/>
            <w:vAlign w:val="center"/>
          </w:tcPr>
          <w:p w:rsidR="00F36A63" w:rsidRPr="00F36A63" w:rsidRDefault="00F36A63" w:rsidP="00F36A63"/>
        </w:tc>
      </w:tr>
      <w:tr w:rsidR="00F36A63" w:rsidRPr="00F36A63" w:rsidTr="00DF7EC8">
        <w:trPr>
          <w:trHeight w:val="400"/>
        </w:trPr>
        <w:tc>
          <w:tcPr>
            <w:tcW w:w="4111" w:type="dxa"/>
            <w:vAlign w:val="center"/>
          </w:tcPr>
          <w:p w:rsidR="00F36A63" w:rsidRPr="00F36A63" w:rsidRDefault="00F36A63" w:rsidP="00F36A63">
            <w:r w:rsidRPr="00F36A63">
              <w:t>Postcode en plaats (postadres)</w:t>
            </w:r>
          </w:p>
        </w:tc>
        <w:tc>
          <w:tcPr>
            <w:tcW w:w="4961" w:type="dxa"/>
            <w:vAlign w:val="center"/>
          </w:tcPr>
          <w:p w:rsidR="00F36A63" w:rsidRPr="00F36A63" w:rsidRDefault="00F36A63" w:rsidP="00F36A63"/>
        </w:tc>
      </w:tr>
      <w:tr w:rsidR="00F36A63" w:rsidRPr="00F36A63" w:rsidTr="00DF7EC8">
        <w:trPr>
          <w:trHeight w:val="400"/>
        </w:trPr>
        <w:tc>
          <w:tcPr>
            <w:tcW w:w="4111" w:type="dxa"/>
            <w:vAlign w:val="center"/>
          </w:tcPr>
          <w:p w:rsidR="00F36A63" w:rsidRPr="00F36A63" w:rsidRDefault="00F36A63" w:rsidP="00F36A63">
            <w:r w:rsidRPr="00F36A63">
              <w:t xml:space="preserve">Land van vestiging geïnteresseerde partij </w:t>
            </w:r>
          </w:p>
        </w:tc>
        <w:tc>
          <w:tcPr>
            <w:tcW w:w="4961" w:type="dxa"/>
            <w:vAlign w:val="center"/>
          </w:tcPr>
          <w:p w:rsidR="00F36A63" w:rsidRPr="00F36A63" w:rsidRDefault="00F36A63" w:rsidP="00F36A63"/>
        </w:tc>
      </w:tr>
      <w:tr w:rsidR="00F36A63" w:rsidRPr="00F36A63" w:rsidTr="00DF7EC8">
        <w:trPr>
          <w:trHeight w:val="400"/>
        </w:trPr>
        <w:tc>
          <w:tcPr>
            <w:tcW w:w="4111" w:type="dxa"/>
            <w:vAlign w:val="center"/>
          </w:tcPr>
          <w:p w:rsidR="00F36A63" w:rsidRPr="00F36A63" w:rsidRDefault="00F36A63" w:rsidP="00F36A63">
            <w:r w:rsidRPr="00F36A63">
              <w:t>Contactpersoon voor deze marktconsultatie</w:t>
            </w:r>
          </w:p>
        </w:tc>
        <w:tc>
          <w:tcPr>
            <w:tcW w:w="4961" w:type="dxa"/>
            <w:vAlign w:val="center"/>
          </w:tcPr>
          <w:p w:rsidR="00F36A63" w:rsidRPr="00F36A63" w:rsidRDefault="00F36A63" w:rsidP="00F36A63"/>
        </w:tc>
      </w:tr>
      <w:tr w:rsidR="00F36A63" w:rsidRPr="00F36A63" w:rsidTr="00DF7EC8">
        <w:trPr>
          <w:trHeight w:val="400"/>
        </w:trPr>
        <w:tc>
          <w:tcPr>
            <w:tcW w:w="4111" w:type="dxa"/>
            <w:vAlign w:val="center"/>
          </w:tcPr>
          <w:p w:rsidR="00F36A63" w:rsidRPr="00F36A63" w:rsidRDefault="00F36A63" w:rsidP="00F36A63">
            <w:r w:rsidRPr="00F36A63">
              <w:t>Functie contactpersoon</w:t>
            </w:r>
          </w:p>
        </w:tc>
        <w:tc>
          <w:tcPr>
            <w:tcW w:w="4961" w:type="dxa"/>
            <w:vAlign w:val="center"/>
          </w:tcPr>
          <w:p w:rsidR="00F36A63" w:rsidRPr="00F36A63" w:rsidRDefault="00F36A63" w:rsidP="00F36A63"/>
        </w:tc>
      </w:tr>
      <w:tr w:rsidR="00F36A63" w:rsidRPr="00F36A63" w:rsidTr="00DF7EC8">
        <w:trPr>
          <w:trHeight w:val="400"/>
        </w:trPr>
        <w:tc>
          <w:tcPr>
            <w:tcW w:w="4111" w:type="dxa"/>
            <w:vAlign w:val="center"/>
          </w:tcPr>
          <w:p w:rsidR="00F36A63" w:rsidRPr="00F36A63" w:rsidRDefault="00F36A63" w:rsidP="00F36A63">
            <w:r w:rsidRPr="00F36A63">
              <w:t>Telefoon</w:t>
            </w:r>
          </w:p>
        </w:tc>
        <w:tc>
          <w:tcPr>
            <w:tcW w:w="4961" w:type="dxa"/>
            <w:vAlign w:val="center"/>
          </w:tcPr>
          <w:p w:rsidR="00F36A63" w:rsidRPr="00F36A63" w:rsidRDefault="00F36A63" w:rsidP="00F36A63"/>
        </w:tc>
      </w:tr>
      <w:tr w:rsidR="00F36A63" w:rsidRPr="00F36A63" w:rsidTr="00DF7EC8">
        <w:trPr>
          <w:trHeight w:val="400"/>
        </w:trPr>
        <w:tc>
          <w:tcPr>
            <w:tcW w:w="4111" w:type="dxa"/>
            <w:vAlign w:val="center"/>
          </w:tcPr>
          <w:p w:rsidR="00F36A63" w:rsidRPr="00F36A63" w:rsidRDefault="00F36A63" w:rsidP="00F36A63">
            <w:r w:rsidRPr="00F36A63">
              <w:t>e-mail adres</w:t>
            </w:r>
          </w:p>
        </w:tc>
        <w:tc>
          <w:tcPr>
            <w:tcW w:w="4961" w:type="dxa"/>
            <w:vAlign w:val="center"/>
          </w:tcPr>
          <w:p w:rsidR="00F36A63" w:rsidRPr="00F36A63" w:rsidRDefault="00F36A63" w:rsidP="00F36A63"/>
        </w:tc>
      </w:tr>
      <w:tr w:rsidR="00F36A63" w:rsidRPr="00F36A63" w:rsidTr="00DF7EC8">
        <w:trPr>
          <w:trHeight w:val="4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6A63" w:rsidRPr="00F36A63" w:rsidRDefault="00F36A63" w:rsidP="00F36A63">
            <w:r w:rsidRPr="00F36A63">
              <w:t>Internetadres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63" w:rsidRPr="00F36A63" w:rsidRDefault="00F36A63" w:rsidP="00F36A63"/>
        </w:tc>
      </w:tr>
      <w:tr w:rsidR="00F36A63" w:rsidRPr="00F36A63" w:rsidTr="00DF7EC8">
        <w:trPr>
          <w:trHeight w:val="569"/>
        </w:trPr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:rsidR="00F36A63" w:rsidRPr="00F36A63" w:rsidRDefault="00F36A63" w:rsidP="00F36A63">
            <w:r w:rsidRPr="00F36A63">
              <w:t>Eventuele opmerkingen en/of bijzonderheden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:rsidR="00F36A63" w:rsidRPr="00F36A63" w:rsidRDefault="00F36A63" w:rsidP="00F36A63"/>
        </w:tc>
      </w:tr>
    </w:tbl>
    <w:p w:rsidR="00B407DE" w:rsidRDefault="00B7194F"/>
    <w:sectPr w:rsidR="00B40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63"/>
    <w:rsid w:val="00666013"/>
    <w:rsid w:val="00B7194F"/>
    <w:rsid w:val="00BF5895"/>
    <w:rsid w:val="00C56EC1"/>
    <w:rsid w:val="00DE729D"/>
    <w:rsid w:val="00E12EBA"/>
    <w:rsid w:val="00F3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667C7C79.dotm</Template>
  <TotalTime>62</TotalTime>
  <Pages>1</Pages>
  <Words>51</Words>
  <Characters>443</Characters>
  <Application>Microsoft Office Word</Application>
  <DocSecurity>0</DocSecurity>
  <Lines>33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boudewijn manuel</dc:creator>
  <cp:lastModifiedBy>boudewijn manuel</cp:lastModifiedBy>
  <cp:revision>4</cp:revision>
  <cp:lastPrinted>2015-05-13T07:42:00Z</cp:lastPrinted>
  <dcterms:created xsi:type="dcterms:W3CDTF">2015-05-13T07:36:00Z</dcterms:created>
  <dcterms:modified xsi:type="dcterms:W3CDTF">2015-05-13T08:43:00Z</dcterms:modified>
</cp:coreProperties>
</file>